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447B2" w:rsidRPr="006447B2" w:rsidTr="00E0796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…Πλυστικό σύστημα</w:t>
            </w:r>
          </w:p>
        </w:tc>
      </w:tr>
      <w:tr w:rsidR="006447B2" w:rsidRPr="006447B2" w:rsidTr="00E0796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447B2" w:rsidRPr="006447B2" w:rsidTr="00E079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447B2" w:rsidRPr="006447B2" w:rsidTr="00E079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47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447B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447B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447B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447B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447B2" w:rsidRPr="006447B2" w:rsidTr="00E0796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Πλυστικό σύστημα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Πίεση (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bar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 xml:space="preserve">) : 20 - 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max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 xml:space="preserve">. 160 </w:t>
            </w:r>
          </w:p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Παροχή (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/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h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ab/>
              <w:t xml:space="preserve"> : 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max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. 600</w:t>
            </w:r>
          </w:p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Επιδόσεις περιοχής (m2/h)  : 60</w:t>
            </w:r>
          </w:p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Θερμοκρασία νερού παροχής (°C) :</w:t>
            </w:r>
            <w:proofErr w:type="spellStart"/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max</w:t>
            </w:r>
            <w:proofErr w:type="spellEnd"/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. 60</w:t>
            </w:r>
          </w:p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Ισχύς παροχής (</w:t>
            </w:r>
            <w:proofErr w:type="spellStart"/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kW</w:t>
            </w:r>
            <w:proofErr w:type="spellEnd"/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>) :</w:t>
            </w:r>
            <w:r w:rsidRPr="006447B2">
              <w:rPr>
                <w:rFonts w:ascii="Tahoma" w:hAnsi="Tahoma" w:cs="Tahoma"/>
                <w:color w:val="000000"/>
                <w:sz w:val="18"/>
                <w:szCs w:val="18"/>
              </w:rPr>
              <w:tab/>
              <w:t>3</w:t>
            </w:r>
          </w:p>
        </w:tc>
        <w:tc>
          <w:tcPr>
            <w:tcW w:w="1080" w:type="dxa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447B2" w:rsidRPr="006447B2" w:rsidTr="00E0796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47B2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47B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47B2" w:rsidRPr="006447B2" w:rsidRDefault="006447B2" w:rsidP="006447B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47B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6447B2" w:rsidRDefault="00B43CAA" w:rsidP="006447B2">
      <w:bookmarkStart w:id="0" w:name="_GoBack"/>
      <w:bookmarkEnd w:id="0"/>
    </w:p>
    <w:sectPr w:rsidR="00B43CAA" w:rsidRPr="006447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447B2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2825054B</Template>
  <TotalTime>1</TotalTime>
  <Pages>1</Pages>
  <Words>53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2025-11-25T12:53:00Z</dcterms:created>
  <dcterms:modified xsi:type="dcterms:W3CDTF">2025-11-25T12:53:00Z</dcterms:modified>
</cp:coreProperties>
</file>